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73152611" w:rsidR="00E339EB" w:rsidRDefault="00E339EB" w:rsidP="00E339EB">
      <w:pPr>
        <w:pStyle w:val="CRCoverPage"/>
        <w:tabs>
          <w:tab w:val="right" w:pos="9639"/>
        </w:tabs>
        <w:spacing w:after="0"/>
        <w:rPr>
          <w:b/>
          <w:i/>
          <w:noProof/>
          <w:sz w:val="28"/>
        </w:rPr>
      </w:pPr>
      <w:r>
        <w:rPr>
          <w:b/>
          <w:noProof/>
          <w:sz w:val="24"/>
        </w:rPr>
        <w:t>3GPP TSG-SA3 Meeting #11</w:t>
      </w:r>
      <w:r w:rsidR="00CD5B1B">
        <w:rPr>
          <w:b/>
          <w:noProof/>
          <w:sz w:val="24"/>
        </w:rPr>
        <w:t>6</w:t>
      </w:r>
      <w:r>
        <w:rPr>
          <w:b/>
          <w:i/>
          <w:noProof/>
          <w:sz w:val="28"/>
        </w:rPr>
        <w:tab/>
      </w:r>
      <w:r w:rsidR="007C14CF" w:rsidRPr="007C14CF">
        <w:rPr>
          <w:b/>
          <w:i/>
          <w:noProof/>
          <w:sz w:val="28"/>
        </w:rPr>
        <w:t>S3-24184</w:t>
      </w:r>
      <w:r w:rsidR="00086A2A">
        <w:rPr>
          <w:b/>
          <w:i/>
          <w:noProof/>
          <w:sz w:val="28"/>
        </w:rPr>
        <w:t>3</w:t>
      </w:r>
    </w:p>
    <w:p w14:paraId="51CC9681" w14:textId="2408D926" w:rsidR="003A7B2F" w:rsidRDefault="00CD5B1B" w:rsidP="00E339EB">
      <w:pPr>
        <w:pStyle w:val="Header"/>
        <w:rPr>
          <w:sz w:val="22"/>
          <w:szCs w:val="22"/>
        </w:rPr>
      </w:pPr>
      <w:r>
        <w:rPr>
          <w:sz w:val="24"/>
        </w:rPr>
        <w:t>Jeju</w:t>
      </w:r>
      <w:r w:rsidR="00E339EB">
        <w:rPr>
          <w:sz w:val="24"/>
        </w:rPr>
        <w:t xml:space="preserve">, </w:t>
      </w:r>
      <w:r>
        <w:rPr>
          <w:sz w:val="24"/>
        </w:rPr>
        <w:t>South Korea</w:t>
      </w:r>
      <w:r w:rsidR="00E339EB">
        <w:rPr>
          <w:sz w:val="24"/>
        </w:rPr>
        <w:t xml:space="preserve">, </w:t>
      </w:r>
      <w:r>
        <w:rPr>
          <w:sz w:val="24"/>
        </w:rPr>
        <w:t>20 - 24 May</w:t>
      </w:r>
      <w:r w:rsidR="00E339EB">
        <w:rPr>
          <w:sz w:val="24"/>
        </w:rPr>
        <w:t xml:space="preserve">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EC7C1"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5C5CA2">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36E6C" w:rsidR="001E41F3" w:rsidRPr="007C14CF" w:rsidRDefault="007C14CF" w:rsidP="007C14CF">
            <w:pPr>
              <w:pStyle w:val="CRCoverPage"/>
              <w:spacing w:after="0"/>
              <w:rPr>
                <w:b/>
                <w:noProof/>
                <w:sz w:val="28"/>
              </w:rPr>
            </w:pPr>
            <w:r w:rsidRPr="007C14CF">
              <w:rPr>
                <w:b/>
                <w:noProof/>
                <w:sz w:val="28"/>
              </w:rPr>
              <w:t>199</w:t>
            </w:r>
            <w:r w:rsidR="00C117B0">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06EA9" w:rsidR="001E41F3" w:rsidRPr="00410371" w:rsidRDefault="00CD5B1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2270E"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5C5CA2">
              <w:rPr>
                <w:b/>
                <w:noProof/>
                <w:sz w:val="28"/>
              </w:rPr>
              <w:t>18.</w:t>
            </w:r>
            <w:r w:rsidR="00CD5B1B">
              <w:rPr>
                <w:b/>
                <w:noProof/>
                <w:sz w:val="28"/>
              </w:rPr>
              <w:t>5</w:t>
            </w:r>
            <w:r w:rsidR="005C5CA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2904E6" w:rsidR="00F25D98" w:rsidRDefault="005C5C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ED48F" w:rsidR="001E41F3" w:rsidRDefault="00086A2A">
            <w:pPr>
              <w:pStyle w:val="CRCoverPage"/>
              <w:spacing w:after="0"/>
              <w:ind w:left="100"/>
              <w:rPr>
                <w:noProof/>
              </w:rPr>
            </w:pPr>
            <w:r w:rsidRPr="00086A2A">
              <w:t>Clarification needed on NF type handling in alignment with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003E4A" w:rsidR="001E41F3" w:rsidRDefault="003B6A8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8403A" w:rsidR="001E41F3" w:rsidRDefault="005C5CA2">
            <w:pPr>
              <w:pStyle w:val="CRCoverPage"/>
              <w:spacing w:after="0"/>
              <w:ind w:left="100"/>
              <w:rPr>
                <w:noProof/>
              </w:rPr>
            </w:pPr>
            <w:r>
              <w:t>5G_eSBA_Ph2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89828" w:rsidR="001E41F3" w:rsidRDefault="004D5235">
            <w:pPr>
              <w:pStyle w:val="CRCoverPage"/>
              <w:spacing w:after="0"/>
              <w:ind w:left="100"/>
              <w:rPr>
                <w:noProof/>
              </w:rPr>
            </w:pPr>
            <w:r>
              <w:t>202</w:t>
            </w:r>
            <w:r w:rsidR="003A7B2F">
              <w:t>4</w:t>
            </w:r>
            <w:r>
              <w:t>-</w:t>
            </w:r>
            <w:r w:rsidR="0078076D">
              <w:t>05-24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DF912" w:rsidR="001E41F3" w:rsidRPr="005C5CA2" w:rsidRDefault="005C5CA2" w:rsidP="00D24991">
            <w:pPr>
              <w:pStyle w:val="CRCoverPage"/>
              <w:spacing w:after="0"/>
              <w:ind w:left="100" w:right="-609"/>
              <w:rPr>
                <w:b/>
                <w:noProof/>
              </w:rPr>
            </w:pPr>
            <w:r w:rsidRPr="005C5CA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D6BB3" w:rsidR="001E41F3" w:rsidRDefault="004D5235">
            <w:pPr>
              <w:pStyle w:val="CRCoverPage"/>
              <w:spacing w:after="0"/>
              <w:ind w:left="100"/>
              <w:rPr>
                <w:noProof/>
              </w:rPr>
            </w:pPr>
            <w:r>
              <w:t>Rel-</w:t>
            </w:r>
            <w:r w:rsidR="005C5CA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447A7" w:rsidR="001E41F3" w:rsidRDefault="00086A2A">
            <w:pPr>
              <w:pStyle w:val="CRCoverPage"/>
              <w:spacing w:after="0"/>
              <w:ind w:left="100"/>
              <w:rPr>
                <w:noProof/>
              </w:rPr>
            </w:pPr>
            <w:r w:rsidRPr="00086A2A">
              <w:rPr>
                <w:noProof/>
              </w:rPr>
              <w:t>Clarification needed on NF type handling in alignment with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AAA125" w:rsidR="007B606B" w:rsidRDefault="00086A2A">
            <w:pPr>
              <w:pStyle w:val="CRCoverPage"/>
              <w:spacing w:after="0"/>
              <w:ind w:left="100"/>
              <w:rPr>
                <w:noProof/>
              </w:rPr>
            </w:pPr>
            <w:r>
              <w:rPr>
                <w:noProof/>
              </w:rPr>
              <w:t xml:space="preserve">Text update to: </w:t>
            </w:r>
            <w:r w:rsidRPr="00086A2A">
              <w:rPr>
                <w:noProof/>
              </w:rPr>
              <w:t>The message shall include the NF type of the expected NF Service Producer instance and the NF type of the NF Service Consumer if the access token is not for a specific NF Service Producer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A1221" w:rsidR="001E41F3" w:rsidRDefault="00086A2A">
            <w:pPr>
              <w:pStyle w:val="CRCoverPage"/>
              <w:spacing w:after="0"/>
              <w:ind w:left="100"/>
              <w:rPr>
                <w:noProof/>
              </w:rPr>
            </w:pPr>
            <w:r>
              <w:rPr>
                <w:noProof/>
              </w:rPr>
              <w:t>Unclearity in the specification</w:t>
            </w:r>
            <w:r w:rsidR="004A12B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1F3F9" w:rsidR="001E41F3" w:rsidRDefault="00632C77">
            <w:pPr>
              <w:pStyle w:val="CRCoverPage"/>
              <w:spacing w:after="0"/>
              <w:ind w:left="100"/>
              <w:rPr>
                <w:noProof/>
              </w:rPr>
            </w:pPr>
            <w:r>
              <w:rPr>
                <w:noProof/>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ED0EAE" w:rsidR="001E41F3" w:rsidRDefault="003B6A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5568BF" w:rsidR="001E41F3" w:rsidRDefault="003B6A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A93F9" w:rsidR="001E41F3" w:rsidRDefault="003B6A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86A241" w:rsidR="001E41F3" w:rsidRPr="00632C77" w:rsidRDefault="0078076D" w:rsidP="001625B9">
            <w:pPr>
              <w:pStyle w:val="TF"/>
              <w:jc w:val="left"/>
              <w:rPr>
                <w:b w:val="0"/>
                <w:noProof/>
              </w:rPr>
            </w:pPr>
            <w:r>
              <w:rPr>
                <w:b w:val="0"/>
                <w:noProof/>
              </w:rPr>
              <w:t>Please check formatting.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2C77"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7D89E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E194E">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7EF0B85" w14:textId="5D921DB4" w:rsidR="003B6A8C" w:rsidRPr="003B6A8C" w:rsidRDefault="003B6A8C">
      <w:pPr>
        <w:rPr>
          <w:noProof/>
          <w:sz w:val="44"/>
          <w:szCs w:val="44"/>
        </w:rPr>
      </w:pPr>
      <w:r w:rsidRPr="003B6A8C">
        <w:rPr>
          <w:noProof/>
          <w:sz w:val="44"/>
          <w:szCs w:val="44"/>
        </w:rPr>
        <w:t>************** START OF CHANGES</w:t>
      </w:r>
    </w:p>
    <w:p w14:paraId="7065CDB5" w14:textId="77777777" w:rsidR="004A12B2" w:rsidRDefault="004A12B2" w:rsidP="004A12B2">
      <w:pPr>
        <w:pStyle w:val="Heading5"/>
      </w:pPr>
      <w:bookmarkStart w:id="1" w:name="_Hlk166403856"/>
      <w:r>
        <w:t>13.4.1.1.2</w:t>
      </w:r>
      <w:r>
        <w:tab/>
        <w:t>Service Request Process</w:t>
      </w:r>
    </w:p>
    <w:p w14:paraId="0C918448" w14:textId="77777777" w:rsidR="004A12B2" w:rsidRDefault="004A12B2" w:rsidP="004A12B2">
      <w:r>
        <w:t>The complete service request is a two-step process including requesting an access token by NF Service Consumer (Step 1, i.e. 1a or 1b), and then verification of the access token by NF Service Producer (Step 2).</w:t>
      </w:r>
    </w:p>
    <w:p w14:paraId="458C6472" w14:textId="77777777" w:rsidR="004A12B2" w:rsidRDefault="004A12B2" w:rsidP="004A12B2">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35F63C49" w14:textId="77777777" w:rsidR="004A12B2" w:rsidRPr="00340DD2" w:rsidRDefault="004A12B2" w:rsidP="004A12B2">
      <w:pPr>
        <w:rPr>
          <w:b/>
          <w:bCs/>
        </w:rPr>
      </w:pPr>
      <w:r w:rsidRPr="00340DD2">
        <w:rPr>
          <w:b/>
          <w:bCs/>
        </w:rPr>
        <w:t>Step 1</w:t>
      </w:r>
      <w:r>
        <w:rPr>
          <w:b/>
          <w:bCs/>
        </w:rPr>
        <w:t xml:space="preserve">: </w:t>
      </w:r>
      <w:r w:rsidRPr="00527D58">
        <w:rPr>
          <w:b/>
        </w:rPr>
        <w:t>Access token request</w:t>
      </w:r>
    </w:p>
    <w:p w14:paraId="42739250" w14:textId="77777777" w:rsidR="004A12B2" w:rsidRDefault="004A12B2" w:rsidP="004A12B2">
      <w:r>
        <w:t>Pre-requisite:</w:t>
      </w:r>
    </w:p>
    <w:p w14:paraId="66C0E013" w14:textId="77777777" w:rsidR="004A12B2" w:rsidRDefault="004A12B2" w:rsidP="004A12B2">
      <w:pPr>
        <w:pStyle w:val="B1"/>
      </w:pPr>
      <w:r>
        <w:t>- The NF Service consumer (OAuth2.0 client) is registered with the NRF (Authorization Server).</w:t>
      </w:r>
    </w:p>
    <w:p w14:paraId="10613104" w14:textId="77777777" w:rsidR="004A12B2" w:rsidRDefault="004A12B2" w:rsidP="004A12B2">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7BA22072" w14:textId="77777777" w:rsidR="004A12B2" w:rsidRDefault="004A12B2" w:rsidP="004A12B2">
      <w:pPr>
        <w:pStyle w:val="B1"/>
      </w:pPr>
      <w:r>
        <w:t>- The NRF and NF Service Producer share the required credentials.</w:t>
      </w:r>
      <w:r w:rsidRPr="001E03B6">
        <w:t xml:space="preserve"> </w:t>
      </w:r>
    </w:p>
    <w:p w14:paraId="15C3A5E2" w14:textId="77777777" w:rsidR="004A12B2" w:rsidRDefault="004A12B2" w:rsidP="004A12B2">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0DBF9B4F" w14:textId="77777777" w:rsidR="004A12B2" w:rsidRPr="00527D58" w:rsidRDefault="004A12B2" w:rsidP="004A12B2">
      <w:pPr>
        <w:rPr>
          <w:b/>
        </w:rPr>
      </w:pPr>
      <w:r w:rsidRPr="00EF564E">
        <w:rPr>
          <w:b/>
        </w:rPr>
        <w:t xml:space="preserve">1a. </w:t>
      </w:r>
      <w:r w:rsidRPr="00527D58">
        <w:rPr>
          <w:b/>
        </w:rPr>
        <w:t xml:space="preserve">Access token request </w:t>
      </w:r>
      <w:r>
        <w:rPr>
          <w:rFonts w:hint="eastAsia"/>
          <w:b/>
          <w:lang w:eastAsia="zh-CN"/>
        </w:rPr>
        <w:t>f</w:t>
      </w:r>
      <w:r>
        <w:rPr>
          <w:b/>
          <w:lang w:eastAsia="zh-CN"/>
        </w:rPr>
        <w:t xml:space="preserve">or accessing services of </w:t>
      </w:r>
      <w:r w:rsidRPr="003141B4">
        <w:rPr>
          <w:b/>
        </w:rPr>
        <w:t xml:space="preserve">NF Service Producers of a specific NF </w:t>
      </w:r>
      <w:proofErr w:type="gramStart"/>
      <w:r w:rsidRPr="003141B4">
        <w:rPr>
          <w:b/>
        </w:rPr>
        <w:t>type</w:t>
      </w:r>
      <w:proofErr w:type="gramEnd"/>
    </w:p>
    <w:p w14:paraId="0AB5CEC3" w14:textId="77777777" w:rsidR="004A12B2" w:rsidRDefault="004A12B2" w:rsidP="004A12B2">
      <w:r>
        <w:t xml:space="preserve">The following procedure describes how the NF Service Consumer obtains an access token before service access to NF Service Producers of a specific NF type. </w:t>
      </w:r>
      <w:r w:rsidRPr="001E03B6">
        <w:t xml:space="preserve"> </w:t>
      </w:r>
    </w:p>
    <w:p w14:paraId="7BC9D6FE" w14:textId="77777777" w:rsidR="004A12B2" w:rsidRDefault="004A12B2" w:rsidP="004A12B2"/>
    <w:p w14:paraId="0949CB68" w14:textId="77777777" w:rsidR="004A12B2" w:rsidRDefault="004A12B2" w:rsidP="004A12B2">
      <w:pPr>
        <w:pStyle w:val="TH"/>
      </w:pPr>
      <w:r w:rsidRPr="000077FF">
        <w:object w:dxaOrig="7500" w:dyaOrig="4381" w14:anchorId="5F1B1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44pt;height:201.5pt" o:ole="">
            <v:imagedata r:id="rId17" o:title=""/>
          </v:shape>
          <o:OLEObject Type="Embed" ProgID="Visio.Drawing.11" ShapeID="_x0000_i1041" DrawAspect="Content" ObjectID="_1777021822" r:id="rId18"/>
        </w:object>
      </w:r>
    </w:p>
    <w:p w14:paraId="6F0D1571" w14:textId="77777777" w:rsidR="004A12B2" w:rsidRDefault="004A12B2" w:rsidP="004A12B2">
      <w:pPr>
        <w:pStyle w:val="TF"/>
      </w:pPr>
      <w:r>
        <w:t xml:space="preserve">Figure 13.4.1.1.2-1: NF Service Consumer obtaining access token before NF Service </w:t>
      </w:r>
      <w:proofErr w:type="gramStart"/>
      <w:r>
        <w:t>access</w:t>
      </w:r>
      <w:proofErr w:type="gramEnd"/>
    </w:p>
    <w:p w14:paraId="6848EFD3" w14:textId="7BE775CB" w:rsidR="00086A2A" w:rsidRDefault="004A12B2" w:rsidP="00086A2A">
      <w:pPr>
        <w:pStyle w:val="B1"/>
        <w:contextualSpacing/>
        <w:rPr>
          <w:ins w:id="2" w:author="Nokia1" w:date="2024-05-12T11:54:00Z"/>
        </w:rPr>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ins w:id="3" w:author="Nokia1" w:date="2024-05-12T11:54:00Z">
        <w:r w:rsidR="00086A2A">
          <w:t>.</w:t>
        </w:r>
      </w:ins>
      <w:del w:id="4" w:author="Nokia1" w:date="2024-05-12T11:54:00Z">
        <w:r w:rsidDel="00086A2A">
          <w:delText xml:space="preserve">, </w:delText>
        </w:r>
      </w:del>
    </w:p>
    <w:p w14:paraId="63FC86E3" w14:textId="463E7C0F" w:rsidR="004A12B2" w:rsidRDefault="00086A2A" w:rsidP="00086A2A">
      <w:pPr>
        <w:pStyle w:val="B1"/>
        <w:ind w:firstLine="0"/>
        <w:contextualSpacing/>
      </w:pPr>
      <w:ins w:id="5" w:author="Nokia1" w:date="2024-05-12T11:55:00Z">
        <w:r>
          <w:t xml:space="preserve">The message shall include the </w:t>
        </w:r>
      </w:ins>
      <w:r w:rsidR="004A12B2">
        <w:t>NF type of the expected NF Service Producer instance and</w:t>
      </w:r>
      <w:ins w:id="6" w:author="Nokia1" w:date="2024-05-12T11:55:00Z">
        <w:r>
          <w:t xml:space="preserve"> the NF type </w:t>
        </w:r>
        <w:proofErr w:type="gramStart"/>
        <w:r>
          <w:t xml:space="preserve">of </w:t>
        </w:r>
      </w:ins>
      <w:r w:rsidR="004A12B2">
        <w:t xml:space="preserve"> NF</w:t>
      </w:r>
      <w:proofErr w:type="gramEnd"/>
      <w:r w:rsidR="004A12B2">
        <w:t xml:space="preserve"> </w:t>
      </w:r>
      <w:r w:rsidR="004A12B2" w:rsidRPr="008E112C">
        <w:t>Service C</w:t>
      </w:r>
      <w:r w:rsidR="004A12B2">
        <w:t>onsumer</w:t>
      </w:r>
      <w:ins w:id="7" w:author="Nokia1" w:date="2024-05-12T11:55:00Z">
        <w:r>
          <w:t xml:space="preserve"> if the access token is not for a specific NF Service Producer</w:t>
        </w:r>
      </w:ins>
      <w:r w:rsidR="004A12B2">
        <w:t xml:space="preserve">. The NF Service Consumer may also include a list of </w:t>
      </w:r>
      <w:r w:rsidR="004A12B2" w:rsidRPr="00356AD5">
        <w:t>S-NSSAIs</w:t>
      </w:r>
      <w:r w:rsidR="004A12B2">
        <w:t xml:space="preserve"> or list of NSI IDs for the expected NF Service Producer instances</w:t>
      </w:r>
      <w:ins w:id="8" w:author="Nokia1" w:date="2024-05-12T11:57:00Z">
        <w:r>
          <w:t xml:space="preserve"> in the access token </w:t>
        </w:r>
        <w:proofErr w:type="spellStart"/>
        <w:proofErr w:type="gramStart"/>
        <w:r>
          <w:t>request</w:t>
        </w:r>
      </w:ins>
      <w:r w:rsidR="004A12B2">
        <w:t>.The</w:t>
      </w:r>
      <w:proofErr w:type="spellEnd"/>
      <w:proofErr w:type="gramEnd"/>
      <w:r w:rsidR="004A12B2">
        <w:t xml:space="preserve"> message may include the </w:t>
      </w:r>
      <w:r w:rsidR="004A12B2" w:rsidRPr="00130FED">
        <w:t>NF Set ID</w:t>
      </w:r>
      <w:r w:rsidR="004A12B2" w:rsidRPr="009D22FB">
        <w:t xml:space="preserve"> and/or NF Service Set Id</w:t>
      </w:r>
      <w:r w:rsidR="004A12B2" w:rsidRPr="00130FED">
        <w:t xml:space="preserve"> of the </w:t>
      </w:r>
      <w:r w:rsidR="004A12B2">
        <w:t>expected NF Service Producer instances.</w:t>
      </w:r>
    </w:p>
    <w:p w14:paraId="69CF8F99" w14:textId="52509EF2" w:rsidR="004A12B2" w:rsidRDefault="004A12B2" w:rsidP="004A12B2">
      <w:pPr>
        <w:pStyle w:val="B1"/>
        <w:ind w:left="852"/>
        <w:contextualSpacing/>
      </w:pPr>
      <w:r>
        <w:t xml:space="preserve">The message may include a list of S-NSSAIs of the NF Service </w:t>
      </w:r>
      <w:proofErr w:type="spellStart"/>
      <w:r>
        <w:t>Consumer.The</w:t>
      </w:r>
      <w:proofErr w:type="spellEnd"/>
      <w:r>
        <w:t xml:space="preserve"> message may also include the</w:t>
      </w:r>
    </w:p>
    <w:p w14:paraId="60D115D2" w14:textId="38FDB5F3" w:rsidR="004A12B2" w:rsidRDefault="004A12B2" w:rsidP="004A12B2">
      <w:pPr>
        <w:pStyle w:val="B1"/>
        <w:ind w:left="852"/>
        <w:contextualSpacing/>
      </w:pPr>
      <w:r>
        <w:t>PLMN ID(s) of the NF Service Consumer.</w:t>
      </w:r>
    </w:p>
    <w:p w14:paraId="4CAB7F4E" w14:textId="77777777" w:rsidR="004A12B2" w:rsidRDefault="004A12B2" w:rsidP="004A12B2">
      <w:pPr>
        <w:pStyle w:val="B1"/>
        <w:ind w:left="852"/>
        <w:contextualSpacing/>
      </w:pPr>
    </w:p>
    <w:p w14:paraId="6A3FB20B" w14:textId="783A06E9" w:rsidR="004A12B2" w:rsidRDefault="004A12B2" w:rsidP="004A12B2">
      <w:pPr>
        <w:pStyle w:val="B1"/>
      </w:pPr>
      <w:r>
        <w:t xml:space="preserve">2. 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r w:rsidRPr="00464A4B">
        <w:t xml:space="preserve">The NRF </w:t>
      </w:r>
      <w:proofErr w:type="gramStart"/>
      <w:r w:rsidRPr="002E51A8">
        <w:t xml:space="preserve">shall </w:t>
      </w:r>
      <w:r w:rsidRPr="00464A4B">
        <w:t>may</w:t>
      </w:r>
      <w:proofErr w:type="gramEnd"/>
      <w:r w:rsidRPr="00464A4B">
        <w:t xml:space="preserve"> additionally verify the S-NSSAIs of the NF Service Cons</w:t>
      </w:r>
      <w:r w:rsidRPr="002E51A8">
        <w:t xml:space="preserve"> and check whether there are restrictions on the NF Service Consumer to access NF Service Producers' services of a specific NF type depending on the slices for which they offer their services </w:t>
      </w:r>
      <w:proofErr w:type="spellStart"/>
      <w:r w:rsidRPr="00464A4B">
        <w:t>umer</w:t>
      </w:r>
      <w:proofErr w:type="spellEnd"/>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289E409D" w14:textId="77777777" w:rsidR="004A12B2" w:rsidRDefault="004A12B2" w:rsidP="004A12B2">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5A21A119" w14:textId="77777777" w:rsidR="004A12B2" w:rsidRDefault="004A12B2" w:rsidP="004A12B2">
      <w:pPr>
        <w:pStyle w:val="NO"/>
      </w:pPr>
      <w:r w:rsidRPr="00EA07D4">
        <w:t>NOTE:</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572E22A8" w14:textId="77777777" w:rsidR="004A12B2" w:rsidRDefault="004A12B2" w:rsidP="004A12B2">
      <w:pPr>
        <w:pStyle w:val="B1"/>
      </w:pPr>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1FF47A6C" w14:textId="77777777" w:rsidR="004A12B2" w:rsidRPr="00894425" w:rsidRDefault="004A12B2" w:rsidP="004A12B2">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01095096" w14:textId="77777777" w:rsidR="004A12B2" w:rsidRDefault="004A12B2" w:rsidP="004A12B2"/>
    <w:p w14:paraId="5D654BAE" w14:textId="77777777" w:rsidR="004A12B2" w:rsidRDefault="004A12B2" w:rsidP="004A12B2">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12152D1A" w14:textId="77777777" w:rsidR="004A12B2" w:rsidRDefault="004A12B2" w:rsidP="004A12B2">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51700A0C" w14:textId="77777777" w:rsidR="004A12B2" w:rsidRDefault="004A12B2" w:rsidP="004A12B2">
      <w:pPr>
        <w:pStyle w:val="B1"/>
      </w:pPr>
      <w:r>
        <w:t>2.</w:t>
      </w:r>
      <w:r w:rsidRPr="000C3CCA">
        <w:t xml:space="preserve"> 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523E52C3" w14:textId="77777777" w:rsidR="004A12B2" w:rsidRDefault="004A12B2" w:rsidP="004A12B2">
      <w:pPr>
        <w:pStyle w:val="B1"/>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3BF9EBF7" w14:textId="77777777" w:rsidR="004A12B2" w:rsidRDefault="004A12B2" w:rsidP="004A12B2">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7DDE367F" w14:textId="77777777" w:rsidR="004A12B2" w:rsidRDefault="004A12B2" w:rsidP="004A12B2">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w:t>
      </w:r>
      <w:r>
        <w:lastRenderedPageBreak/>
        <w:t>NF Instance Id or several NF Instance Id(s) of the requested NF Service Producer instance listed in claims (scope, audience) during their validity time.</w:t>
      </w:r>
    </w:p>
    <w:p w14:paraId="50DDA930" w14:textId="77777777" w:rsidR="004A12B2" w:rsidRPr="00A05B98" w:rsidRDefault="004A12B2" w:rsidP="004A12B2">
      <w:r w:rsidRPr="00EF564E">
        <w:rPr>
          <w:b/>
        </w:rPr>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62B06470" w14:textId="77777777" w:rsidR="004A12B2" w:rsidRDefault="004A12B2" w:rsidP="004A12B2">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2409F9E6" w14:textId="77777777" w:rsidR="004A12B2" w:rsidRDefault="004A12B2" w:rsidP="004A12B2">
      <w:pPr>
        <w:pStyle w:val="TH"/>
      </w:pPr>
      <w:r>
        <w:object w:dxaOrig="4785" w:dyaOrig="4290" w14:anchorId="2C4BBB86">
          <v:shape id="_x0000_i1042" type="#_x0000_t75" style="width:239pt;height:214.5pt" o:ole="">
            <v:imagedata r:id="rId19" o:title=""/>
          </v:shape>
          <o:OLEObject Type="Embed" ProgID="Visio.Drawing.15" ShapeID="_x0000_i1042" DrawAspect="Content" ObjectID="_1777021823" r:id="rId20"/>
        </w:object>
      </w:r>
    </w:p>
    <w:p w14:paraId="2DC4C4E6" w14:textId="77777777" w:rsidR="004A12B2" w:rsidRDefault="004A12B2" w:rsidP="004A12B2">
      <w:pPr>
        <w:pStyle w:val="TF"/>
      </w:pPr>
      <w:r>
        <w:t xml:space="preserve">Figure 13.4.1.1.2-2: NF Service Consumer requesting service access with an access </w:t>
      </w:r>
      <w:proofErr w:type="gramStart"/>
      <w:r>
        <w:t>token</w:t>
      </w:r>
      <w:proofErr w:type="gramEnd"/>
    </w:p>
    <w:p w14:paraId="70C264F2" w14:textId="77777777" w:rsidR="004A12B2" w:rsidRDefault="004A12B2" w:rsidP="004A12B2">
      <w:r>
        <w:t>Pre-requisite: The NF Service Consumer is in possession of a valid access token before requesting service access from the NF Service Producer.</w:t>
      </w:r>
    </w:p>
    <w:p w14:paraId="6CA79D5C" w14:textId="77777777" w:rsidR="004A12B2" w:rsidRDefault="004A12B2" w:rsidP="004A12B2">
      <w:pPr>
        <w:pStyle w:val="B1"/>
      </w:pPr>
      <w:r>
        <w:t>1.</w:t>
      </w:r>
      <w:r>
        <w:tab/>
        <w:t xml:space="preserve">The NF Service Consumer requests service from the NF Service Producer. The NF Service Consumer shall include the access token. </w:t>
      </w:r>
    </w:p>
    <w:p w14:paraId="754CBF97" w14:textId="77777777" w:rsidR="004A12B2" w:rsidRDefault="004A12B2" w:rsidP="004A12B2">
      <w:pPr>
        <w:pStyle w:val="B1"/>
        <w:ind w:firstLine="0"/>
      </w:pPr>
      <w:r>
        <w:t>The NF Service Consumer and NF Service Producer shall authenticate each other following clause 13.3.</w:t>
      </w:r>
    </w:p>
    <w:p w14:paraId="1C5EF6B9" w14:textId="77777777" w:rsidR="004A12B2" w:rsidRDefault="004A12B2" w:rsidP="004A12B2">
      <w:pPr>
        <w:pStyle w:val="B1"/>
      </w:pPr>
      <w:r>
        <w:t>2.</w:t>
      </w:r>
      <w:r>
        <w:tab/>
        <w:t>The NF Service Producer shall verify the token as follows:</w:t>
      </w:r>
    </w:p>
    <w:p w14:paraId="022BDC38" w14:textId="77777777" w:rsidR="004A12B2" w:rsidRDefault="004A12B2" w:rsidP="004A12B2">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67AC0EFB" w14:textId="77777777" w:rsidR="004A12B2" w:rsidRDefault="004A12B2" w:rsidP="004A12B2">
      <w:pPr>
        <w:pStyle w:val="B2"/>
      </w:pPr>
      <w:r>
        <w:t>-</w:t>
      </w:r>
      <w:r>
        <w:tab/>
        <w:t xml:space="preserve"> If integrity check is successful, the NF Service Producer shall verify the claims in the token as follows:</w:t>
      </w:r>
      <w:r w:rsidRPr="000C0E2E">
        <w:t xml:space="preserve"> -</w:t>
      </w:r>
    </w:p>
    <w:p w14:paraId="4EC7ADB1" w14:textId="77777777" w:rsidR="004A12B2" w:rsidRDefault="004A12B2" w:rsidP="004A12B2">
      <w:pPr>
        <w:pStyle w:val="B3"/>
      </w:pP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5D5F4F78" w14:textId="77777777" w:rsidR="004A12B2" w:rsidRPr="00CF51CE" w:rsidRDefault="004A12B2" w:rsidP="004A12B2">
      <w:pPr>
        <w:pStyle w:val="NO"/>
      </w:pPr>
      <w:r>
        <w:t>NOTE: Void</w:t>
      </w:r>
      <w:r w:rsidRPr="00CF51CE">
        <w:t>.</w:t>
      </w:r>
    </w:p>
    <w:p w14:paraId="2C788536" w14:textId="77777777" w:rsidR="004A12B2" w:rsidRDefault="004A12B2" w:rsidP="004A12B2">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w:t>
      </w:r>
      <w:proofErr w:type="spellStart"/>
      <w:r>
        <w:t>of</w:t>
      </w:r>
      <w:r w:rsidRPr="00356AD5">
        <w:t>S</w:t>
      </w:r>
      <w:proofErr w:type="spellEnd"/>
      <w:r w:rsidRPr="00356AD5">
        <w:t>-</w:t>
      </w:r>
      <w:proofErr w:type="gramStart"/>
      <w:r w:rsidRPr="00356AD5">
        <w:t>NSSAIs</w:t>
      </w:r>
      <w:r>
        <w:t xml:space="preserve">  or</w:t>
      </w:r>
      <w:proofErr w:type="gramEnd"/>
      <w:r>
        <w:t xml:space="preserve">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of the slice(s) that the UE is currently registered to, e.g., by verifying that the UE’s allowed NSSAI(s) intersect with the NF Service Producer's </w:t>
      </w:r>
      <w:r w:rsidRPr="00356AD5">
        <w:t>S-NSSAIs</w:t>
      </w:r>
      <w:r w:rsidRPr="00464A4B">
        <w:t xml:space="preserve"> in the access token.</w:t>
      </w:r>
    </w:p>
    <w:p w14:paraId="269B418F" w14:textId="77777777" w:rsidR="004A12B2" w:rsidRDefault="004A12B2" w:rsidP="004A12B2">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D2ED5BB" w14:textId="77777777" w:rsidR="004A12B2" w:rsidRPr="00CF51CE" w:rsidRDefault="004A12B2" w:rsidP="004A12B2">
      <w:pPr>
        <w:pStyle w:val="B3"/>
      </w:pPr>
      <w:r>
        <w:lastRenderedPageBreak/>
        <w:tab/>
        <w:t>If an NF Service Set ID present, the NF Service Producer shall check if the NF Service Consumer is authorized to access the requested service according to NF Service Producer Service Set ID in the access token claim.</w:t>
      </w:r>
    </w:p>
    <w:p w14:paraId="78CA250C" w14:textId="77777777" w:rsidR="004A12B2" w:rsidRDefault="004A12B2" w:rsidP="004A12B2">
      <w:pPr>
        <w:pStyle w:val="B3"/>
      </w:pPr>
      <w:r w:rsidRPr="00CF51CE">
        <w:t>-</w:t>
      </w:r>
      <w:r w:rsidRPr="00CF51CE">
        <w:tab/>
        <w:t>If scope is present, it checks that the scope matches the requested service operation.</w:t>
      </w:r>
    </w:p>
    <w:p w14:paraId="7DFC2D73" w14:textId="77777777" w:rsidR="004A12B2" w:rsidRPr="00CF51CE" w:rsidRDefault="004A12B2" w:rsidP="004A12B2">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4E688ACA" w14:textId="77777777" w:rsidR="004A12B2" w:rsidRDefault="004A12B2" w:rsidP="004A12B2">
      <w:pPr>
        <w:pStyle w:val="B3"/>
      </w:pPr>
      <w:r w:rsidRPr="006B3427">
        <w:t>-</w:t>
      </w:r>
      <w:r w:rsidRPr="006B3427">
        <w:tab/>
        <w:t>It checks that the access token has not expired by verifying the expiration time in the access token against the current data/time</w:t>
      </w:r>
      <w:r w:rsidRPr="00953777">
        <w:t>.</w:t>
      </w:r>
    </w:p>
    <w:p w14:paraId="1BA14485" w14:textId="77777777" w:rsidR="004A12B2" w:rsidRDefault="004A12B2" w:rsidP="004A12B2">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4CE73B1" w14:textId="77777777" w:rsidR="004A12B2" w:rsidRDefault="004A12B2" w:rsidP="004A12B2">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bookmarkEnd w:id="1"/>
    <w:p w14:paraId="6F7E42DB" w14:textId="77777777" w:rsidR="003B6A8C" w:rsidRDefault="003B6A8C">
      <w:pPr>
        <w:rPr>
          <w:noProof/>
        </w:rPr>
      </w:pPr>
    </w:p>
    <w:p w14:paraId="464E4664" w14:textId="77777777" w:rsidR="003B6A8C" w:rsidRDefault="003B6A8C">
      <w:pPr>
        <w:rPr>
          <w:noProof/>
        </w:rPr>
      </w:pPr>
    </w:p>
    <w:sectPr w:rsidR="003B6A8C" w:rsidSect="004E194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4A6B6" w14:textId="77777777" w:rsidR="004E194E" w:rsidRDefault="004E194E">
      <w:r>
        <w:separator/>
      </w:r>
    </w:p>
  </w:endnote>
  <w:endnote w:type="continuationSeparator" w:id="0">
    <w:p w14:paraId="1B2AE9A4" w14:textId="77777777" w:rsidR="004E194E" w:rsidRDefault="004E1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3FDEA" w14:textId="77777777" w:rsidR="004E194E" w:rsidRDefault="004E194E">
      <w:r>
        <w:separator/>
      </w:r>
    </w:p>
  </w:footnote>
  <w:footnote w:type="continuationSeparator" w:id="0">
    <w:p w14:paraId="7E766505" w14:textId="77777777" w:rsidR="004E194E" w:rsidRDefault="004E1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4300092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929640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47484153">
    <w:abstractNumId w:val="11"/>
  </w:num>
  <w:num w:numId="7" w16cid:durableId="1052997798">
    <w:abstractNumId w:val="28"/>
  </w:num>
  <w:num w:numId="8" w16cid:durableId="1104113296">
    <w:abstractNumId w:val="9"/>
  </w:num>
  <w:num w:numId="9" w16cid:durableId="1741949606">
    <w:abstractNumId w:val="7"/>
  </w:num>
  <w:num w:numId="10" w16cid:durableId="857698765">
    <w:abstractNumId w:val="6"/>
  </w:num>
  <w:num w:numId="11" w16cid:durableId="488905655">
    <w:abstractNumId w:val="5"/>
  </w:num>
  <w:num w:numId="12" w16cid:durableId="1874072899">
    <w:abstractNumId w:val="4"/>
  </w:num>
  <w:num w:numId="13" w16cid:durableId="1736002671">
    <w:abstractNumId w:val="8"/>
  </w:num>
  <w:num w:numId="14" w16cid:durableId="1994750545">
    <w:abstractNumId w:val="3"/>
  </w:num>
  <w:num w:numId="15" w16cid:durableId="986469049">
    <w:abstractNumId w:val="22"/>
  </w:num>
  <w:num w:numId="16" w16cid:durableId="1022249232">
    <w:abstractNumId w:val="21"/>
  </w:num>
  <w:num w:numId="17" w16cid:durableId="885604232">
    <w:abstractNumId w:val="19"/>
  </w:num>
  <w:num w:numId="18" w16cid:durableId="2133403749">
    <w:abstractNumId w:val="13"/>
  </w:num>
  <w:num w:numId="19" w16cid:durableId="1450130005">
    <w:abstractNumId w:val="16"/>
  </w:num>
  <w:num w:numId="20" w16cid:durableId="500005563">
    <w:abstractNumId w:val="20"/>
  </w:num>
  <w:num w:numId="21" w16cid:durableId="593780527">
    <w:abstractNumId w:val="30"/>
  </w:num>
  <w:num w:numId="22" w16cid:durableId="1702244671">
    <w:abstractNumId w:val="29"/>
  </w:num>
  <w:num w:numId="23" w16cid:durableId="2019696206">
    <w:abstractNumId w:val="25"/>
  </w:num>
  <w:num w:numId="24" w16cid:durableId="1338071477">
    <w:abstractNumId w:val="32"/>
  </w:num>
  <w:num w:numId="25" w16cid:durableId="944770305">
    <w:abstractNumId w:val="17"/>
  </w:num>
  <w:num w:numId="26" w16cid:durableId="61761083">
    <w:abstractNumId w:val="18"/>
  </w:num>
  <w:num w:numId="27" w16cid:durableId="8566965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34567235">
    <w:abstractNumId w:val="26"/>
  </w:num>
  <w:num w:numId="29" w16cid:durableId="1069157393">
    <w:abstractNumId w:val="27"/>
  </w:num>
  <w:num w:numId="30" w16cid:durableId="682439949">
    <w:abstractNumId w:val="24"/>
  </w:num>
  <w:num w:numId="31" w16cid:durableId="2012833647">
    <w:abstractNumId w:val="12"/>
  </w:num>
  <w:num w:numId="32" w16cid:durableId="1719284138">
    <w:abstractNumId w:val="34"/>
  </w:num>
  <w:num w:numId="33" w16cid:durableId="360127266">
    <w:abstractNumId w:val="33"/>
  </w:num>
  <w:num w:numId="34" w16cid:durableId="64226086">
    <w:abstractNumId w:val="23"/>
  </w:num>
  <w:num w:numId="35" w16cid:durableId="1982806578">
    <w:abstractNumId w:val="14"/>
  </w:num>
  <w:num w:numId="36" w16cid:durableId="14071925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6336"/>
    <w:rsid w:val="00086A2A"/>
    <w:rsid w:val="000A6394"/>
    <w:rsid w:val="000B7FED"/>
    <w:rsid w:val="000C038A"/>
    <w:rsid w:val="000C6598"/>
    <w:rsid w:val="000D44B3"/>
    <w:rsid w:val="000E014D"/>
    <w:rsid w:val="0011205A"/>
    <w:rsid w:val="00145D43"/>
    <w:rsid w:val="00156BE0"/>
    <w:rsid w:val="001625B9"/>
    <w:rsid w:val="001756A0"/>
    <w:rsid w:val="00192C46"/>
    <w:rsid w:val="001A08B3"/>
    <w:rsid w:val="001A7B60"/>
    <w:rsid w:val="001B52F0"/>
    <w:rsid w:val="001B7A65"/>
    <w:rsid w:val="001E41F3"/>
    <w:rsid w:val="00205D4C"/>
    <w:rsid w:val="0026004D"/>
    <w:rsid w:val="002640DD"/>
    <w:rsid w:val="00275D12"/>
    <w:rsid w:val="00284FEB"/>
    <w:rsid w:val="002860C4"/>
    <w:rsid w:val="002B5741"/>
    <w:rsid w:val="002D642D"/>
    <w:rsid w:val="002E472E"/>
    <w:rsid w:val="002F1247"/>
    <w:rsid w:val="002F61B5"/>
    <w:rsid w:val="00305409"/>
    <w:rsid w:val="0034108E"/>
    <w:rsid w:val="003609EF"/>
    <w:rsid w:val="0036231A"/>
    <w:rsid w:val="00374DD4"/>
    <w:rsid w:val="00384954"/>
    <w:rsid w:val="003A7B2F"/>
    <w:rsid w:val="003B6A8C"/>
    <w:rsid w:val="003C2DBE"/>
    <w:rsid w:val="003E1A36"/>
    <w:rsid w:val="00410371"/>
    <w:rsid w:val="004242F1"/>
    <w:rsid w:val="00432FF2"/>
    <w:rsid w:val="00450D3F"/>
    <w:rsid w:val="00482288"/>
    <w:rsid w:val="00486B4B"/>
    <w:rsid w:val="004A12B2"/>
    <w:rsid w:val="004A52C6"/>
    <w:rsid w:val="004B75B7"/>
    <w:rsid w:val="004D5235"/>
    <w:rsid w:val="004E194E"/>
    <w:rsid w:val="004E52BE"/>
    <w:rsid w:val="005009D9"/>
    <w:rsid w:val="0051580D"/>
    <w:rsid w:val="00546764"/>
    <w:rsid w:val="00547111"/>
    <w:rsid w:val="00550765"/>
    <w:rsid w:val="00592904"/>
    <w:rsid w:val="00592D74"/>
    <w:rsid w:val="005B0C57"/>
    <w:rsid w:val="005C5CA2"/>
    <w:rsid w:val="005E2C44"/>
    <w:rsid w:val="00621188"/>
    <w:rsid w:val="006257ED"/>
    <w:rsid w:val="00632C77"/>
    <w:rsid w:val="0065536E"/>
    <w:rsid w:val="00665C47"/>
    <w:rsid w:val="00695808"/>
    <w:rsid w:val="00695A6C"/>
    <w:rsid w:val="006B46FB"/>
    <w:rsid w:val="006E21FB"/>
    <w:rsid w:val="007650EF"/>
    <w:rsid w:val="0078076D"/>
    <w:rsid w:val="00785599"/>
    <w:rsid w:val="00792342"/>
    <w:rsid w:val="007977A8"/>
    <w:rsid w:val="007B512A"/>
    <w:rsid w:val="007B606B"/>
    <w:rsid w:val="007C14CF"/>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03927"/>
    <w:rsid w:val="009148DE"/>
    <w:rsid w:val="00941E30"/>
    <w:rsid w:val="009777D9"/>
    <w:rsid w:val="00982C62"/>
    <w:rsid w:val="00991B88"/>
    <w:rsid w:val="009A5753"/>
    <w:rsid w:val="009A579D"/>
    <w:rsid w:val="009E3297"/>
    <w:rsid w:val="009F734F"/>
    <w:rsid w:val="00A1069F"/>
    <w:rsid w:val="00A11F8F"/>
    <w:rsid w:val="00A246B6"/>
    <w:rsid w:val="00A47E70"/>
    <w:rsid w:val="00A50CF0"/>
    <w:rsid w:val="00A511B2"/>
    <w:rsid w:val="00A7671C"/>
    <w:rsid w:val="00A86693"/>
    <w:rsid w:val="00AA2CBC"/>
    <w:rsid w:val="00AC523E"/>
    <w:rsid w:val="00AC5820"/>
    <w:rsid w:val="00AD1CD8"/>
    <w:rsid w:val="00B13F88"/>
    <w:rsid w:val="00B258BB"/>
    <w:rsid w:val="00B67B97"/>
    <w:rsid w:val="00B7163C"/>
    <w:rsid w:val="00B968C8"/>
    <w:rsid w:val="00BA3EC5"/>
    <w:rsid w:val="00BA51D9"/>
    <w:rsid w:val="00BB5DFC"/>
    <w:rsid w:val="00BD279D"/>
    <w:rsid w:val="00BD6BB8"/>
    <w:rsid w:val="00C03C5D"/>
    <w:rsid w:val="00C117B0"/>
    <w:rsid w:val="00C12D8A"/>
    <w:rsid w:val="00C618B3"/>
    <w:rsid w:val="00C66BA2"/>
    <w:rsid w:val="00C95985"/>
    <w:rsid w:val="00CC5026"/>
    <w:rsid w:val="00CC68D0"/>
    <w:rsid w:val="00CD5B1B"/>
    <w:rsid w:val="00CF5C18"/>
    <w:rsid w:val="00D03F9A"/>
    <w:rsid w:val="00D06D51"/>
    <w:rsid w:val="00D14459"/>
    <w:rsid w:val="00D24991"/>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317E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C03C5D"/>
    <w:rPr>
      <w:rFonts w:ascii="Times New Roman" w:hAnsi="Times New Roman"/>
      <w:lang w:val="en-GB" w:eastAsia="en-US"/>
    </w:rPr>
  </w:style>
  <w:style w:type="paragraph" w:styleId="Revision">
    <w:name w:val="Revision"/>
    <w:hidden/>
    <w:uiPriority w:val="99"/>
    <w:semiHidden/>
    <w:rsid w:val="00592904"/>
    <w:rPr>
      <w:rFonts w:ascii="Times New Roman" w:hAnsi="Times New Roman"/>
      <w:lang w:val="en-GB" w:eastAsia="en-US"/>
    </w:rPr>
  </w:style>
  <w:style w:type="character" w:customStyle="1" w:styleId="Heading1Char">
    <w:name w:val="Heading 1 Char"/>
    <w:link w:val="Heading1"/>
    <w:qFormat/>
    <w:rsid w:val="00A511B2"/>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A511B2"/>
    <w:rPr>
      <w:rFonts w:ascii="Arial" w:hAnsi="Arial"/>
      <w:sz w:val="32"/>
      <w:lang w:val="en-GB" w:eastAsia="en-US"/>
    </w:rPr>
  </w:style>
  <w:style w:type="character" w:customStyle="1" w:styleId="Heading3Char">
    <w:name w:val="Heading 3 Char"/>
    <w:aliases w:val="h3 Char"/>
    <w:link w:val="Heading3"/>
    <w:qFormat/>
    <w:rsid w:val="00A511B2"/>
    <w:rPr>
      <w:rFonts w:ascii="Arial" w:hAnsi="Arial"/>
      <w:sz w:val="28"/>
      <w:lang w:val="en-GB" w:eastAsia="en-US"/>
    </w:rPr>
  </w:style>
  <w:style w:type="character" w:customStyle="1" w:styleId="Heading4Char">
    <w:name w:val="Heading 4 Char"/>
    <w:link w:val="Heading4"/>
    <w:qFormat/>
    <w:rsid w:val="00A511B2"/>
    <w:rPr>
      <w:rFonts w:ascii="Arial" w:hAnsi="Arial"/>
      <w:sz w:val="24"/>
      <w:lang w:val="en-GB" w:eastAsia="en-US"/>
    </w:rPr>
  </w:style>
  <w:style w:type="character" w:customStyle="1" w:styleId="Heading8Char">
    <w:name w:val="Heading 8 Char"/>
    <w:link w:val="Heading8"/>
    <w:rsid w:val="00A511B2"/>
    <w:rPr>
      <w:rFonts w:ascii="Arial" w:hAnsi="Arial"/>
      <w:sz w:val="36"/>
      <w:lang w:val="en-GB" w:eastAsia="en-US"/>
    </w:rPr>
  </w:style>
  <w:style w:type="character" w:customStyle="1" w:styleId="NOChar">
    <w:name w:val="NO Char"/>
    <w:link w:val="NO"/>
    <w:qFormat/>
    <w:rsid w:val="00A511B2"/>
    <w:rPr>
      <w:rFonts w:ascii="Times New Roman" w:hAnsi="Times New Roman"/>
      <w:lang w:val="en-GB" w:eastAsia="en-US"/>
    </w:rPr>
  </w:style>
  <w:style w:type="character" w:customStyle="1" w:styleId="TALZchn">
    <w:name w:val="TAL Zchn"/>
    <w:link w:val="TAL"/>
    <w:rsid w:val="00A511B2"/>
    <w:rPr>
      <w:rFonts w:ascii="Arial" w:hAnsi="Arial"/>
      <w:sz w:val="18"/>
      <w:lang w:val="en-GB" w:eastAsia="en-US"/>
    </w:rPr>
  </w:style>
  <w:style w:type="character" w:customStyle="1" w:styleId="TAHCar">
    <w:name w:val="TAH Car"/>
    <w:link w:val="TAH"/>
    <w:rsid w:val="00A511B2"/>
    <w:rPr>
      <w:rFonts w:ascii="Arial" w:hAnsi="Arial"/>
      <w:b/>
      <w:sz w:val="18"/>
      <w:lang w:val="en-GB" w:eastAsia="en-US"/>
    </w:rPr>
  </w:style>
  <w:style w:type="character" w:customStyle="1" w:styleId="EXChar">
    <w:name w:val="EX Char"/>
    <w:link w:val="EX"/>
    <w:locked/>
    <w:rsid w:val="00A511B2"/>
    <w:rPr>
      <w:rFonts w:ascii="Times New Roman" w:hAnsi="Times New Roman"/>
      <w:lang w:val="en-GB" w:eastAsia="en-US"/>
    </w:rPr>
  </w:style>
  <w:style w:type="character" w:customStyle="1" w:styleId="ENChar">
    <w:name w:val="EN Char"/>
    <w:aliases w:val="Editor's Note Char1,Editor's Note Char"/>
    <w:link w:val="EditorsNote"/>
    <w:qFormat/>
    <w:locked/>
    <w:rsid w:val="00A511B2"/>
    <w:rPr>
      <w:rFonts w:ascii="Times New Roman" w:hAnsi="Times New Roman"/>
      <w:color w:val="FF0000"/>
      <w:lang w:val="en-GB" w:eastAsia="en-US"/>
    </w:rPr>
  </w:style>
  <w:style w:type="character" w:customStyle="1" w:styleId="THChar">
    <w:name w:val="TH Char"/>
    <w:link w:val="TH"/>
    <w:qFormat/>
    <w:rsid w:val="00A511B2"/>
    <w:rPr>
      <w:rFonts w:ascii="Arial" w:hAnsi="Arial"/>
      <w:b/>
      <w:lang w:val="en-GB" w:eastAsia="en-US"/>
    </w:rPr>
  </w:style>
  <w:style w:type="character" w:customStyle="1" w:styleId="TF0">
    <w:name w:val="TF (文字)"/>
    <w:link w:val="TF"/>
    <w:qFormat/>
    <w:rsid w:val="00A511B2"/>
    <w:rPr>
      <w:rFonts w:ascii="Arial" w:hAnsi="Arial"/>
      <w:b/>
      <w:lang w:val="en-GB" w:eastAsia="en-US"/>
    </w:rPr>
  </w:style>
  <w:style w:type="character" w:customStyle="1" w:styleId="B2Char">
    <w:name w:val="B2 Char"/>
    <w:link w:val="B2"/>
    <w:rsid w:val="00A511B2"/>
    <w:rPr>
      <w:rFonts w:ascii="Times New Roman" w:hAnsi="Times New Roman"/>
      <w:lang w:val="en-GB" w:eastAsia="en-US"/>
    </w:rPr>
  </w:style>
  <w:style w:type="character" w:customStyle="1" w:styleId="BalloonTextChar">
    <w:name w:val="Balloon Text Char"/>
    <w:link w:val="BalloonText"/>
    <w:rsid w:val="00A511B2"/>
    <w:rPr>
      <w:rFonts w:ascii="Tahoma" w:hAnsi="Tahoma" w:cs="Tahoma"/>
      <w:sz w:val="16"/>
      <w:szCs w:val="16"/>
      <w:lang w:val="en-GB" w:eastAsia="en-US"/>
    </w:rPr>
  </w:style>
  <w:style w:type="character" w:customStyle="1" w:styleId="CommentTextChar">
    <w:name w:val="Comment Text Char"/>
    <w:link w:val="CommentText"/>
    <w:rsid w:val="00A511B2"/>
    <w:rPr>
      <w:rFonts w:ascii="Times New Roman" w:hAnsi="Times New Roman"/>
      <w:lang w:val="en-GB" w:eastAsia="en-US"/>
    </w:rPr>
  </w:style>
  <w:style w:type="character" w:customStyle="1" w:styleId="CommentSubjectChar">
    <w:name w:val="Comment Subject Char"/>
    <w:link w:val="CommentSubject"/>
    <w:rsid w:val="00A511B2"/>
    <w:rPr>
      <w:rFonts w:ascii="Times New Roman" w:hAnsi="Times New Roman"/>
      <w:b/>
      <w:bCs/>
      <w:lang w:val="en-GB" w:eastAsia="en-US"/>
    </w:rPr>
  </w:style>
  <w:style w:type="table" w:styleId="TableGrid">
    <w:name w:val="Table Grid"/>
    <w:basedOn w:val="TableNormal"/>
    <w:rsid w:val="00A511B2"/>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511B2"/>
    <w:rPr>
      <w:rFonts w:ascii="Times New Roman" w:hAnsi="Times New Roman"/>
      <w:sz w:val="16"/>
      <w:lang w:val="en-GB" w:eastAsia="en-US"/>
    </w:rPr>
  </w:style>
  <w:style w:type="character" w:styleId="PlaceholderText">
    <w:name w:val="Placeholder Text"/>
    <w:uiPriority w:val="99"/>
    <w:semiHidden/>
    <w:rsid w:val="00A511B2"/>
    <w:rPr>
      <w:color w:val="808080"/>
    </w:rPr>
  </w:style>
  <w:style w:type="character" w:customStyle="1" w:styleId="DocumentMapChar">
    <w:name w:val="Document Map Char"/>
    <w:link w:val="DocumentMap"/>
    <w:semiHidden/>
    <w:rsid w:val="00A511B2"/>
    <w:rPr>
      <w:rFonts w:ascii="Tahoma" w:hAnsi="Tahoma" w:cs="Tahoma"/>
      <w:shd w:val="clear" w:color="auto" w:fill="000080"/>
      <w:lang w:val="en-GB" w:eastAsia="en-US"/>
    </w:rPr>
  </w:style>
  <w:style w:type="character" w:customStyle="1" w:styleId="ui-provider">
    <w:name w:val="ui-provider"/>
    <w:basedOn w:val="DefaultParagraphFont"/>
    <w:rsid w:val="00A51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13710750">
      <w:bodyDiv w:val="1"/>
      <w:marLeft w:val="0"/>
      <w:marRight w:val="0"/>
      <w:marTop w:val="0"/>
      <w:marBottom w:val="0"/>
      <w:divBdr>
        <w:top w:val="none" w:sz="0" w:space="0" w:color="auto"/>
        <w:left w:val="none" w:sz="0" w:space="0" w:color="auto"/>
        <w:bottom w:val="none" w:sz="0" w:space="0" w:color="auto"/>
        <w:right w:val="none" w:sz="0" w:space="0" w:color="auto"/>
      </w:divBdr>
    </w:div>
    <w:div w:id="7628416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3861363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80567741">
      <w:bodyDiv w:val="1"/>
      <w:marLeft w:val="0"/>
      <w:marRight w:val="0"/>
      <w:marTop w:val="0"/>
      <w:marBottom w:val="0"/>
      <w:divBdr>
        <w:top w:val="none" w:sz="0" w:space="0" w:color="auto"/>
        <w:left w:val="none" w:sz="0" w:space="0" w:color="auto"/>
        <w:bottom w:val="none" w:sz="0" w:space="0" w:color="auto"/>
        <w:right w:val="none" w:sz="0" w:space="0" w:color="auto"/>
      </w:divBdr>
    </w:div>
    <w:div w:id="2035838738">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6F4E88D1-1FEC-4C64-BEDB-9854AB5A0DEE}">
  <ds:schemaRefs>
    <ds:schemaRef ds:uri="http://schemas.microsoft.com/sharepoint/events"/>
  </ds:schemaRefs>
</ds:datastoreItem>
</file>

<file path=customXml/itemProps3.xml><?xml version="1.0" encoding="utf-8"?>
<ds:datastoreItem xmlns:ds="http://schemas.openxmlformats.org/officeDocument/2006/customXml" ds:itemID="{13A0B4D2-0D09-480D-A9FB-F31CBFCA35D8}">
  <ds:schemaRefs>
    <ds:schemaRef ds:uri="http://schemas.microsoft.com/sharepoint/v3/contenttype/forms"/>
  </ds:schemaRefs>
</ds:datastoreItem>
</file>

<file path=customXml/itemProps4.xml><?xml version="1.0" encoding="utf-8"?>
<ds:datastoreItem xmlns:ds="http://schemas.openxmlformats.org/officeDocument/2006/customXml" ds:itemID="{9C741642-C4CC-4F97-AD6C-3FA8030FD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6CBE7A-D4FF-45AA-B317-DDEA02F671A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1763</Words>
  <Characters>11107</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3</cp:revision>
  <cp:lastPrinted>1899-12-31T23:00:00Z</cp:lastPrinted>
  <dcterms:created xsi:type="dcterms:W3CDTF">2024-05-12T09:51:00Z</dcterms:created>
  <dcterms:modified xsi:type="dcterms:W3CDTF">2024-05-12T10:18:00Z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